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A19C" w14:textId="2DCE82B1" w:rsidR="00BA00AB" w:rsidRDefault="00D57C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CLEREVAUX</w:t>
      </w:r>
      <w:r>
        <w:rPr>
          <w:rFonts w:ascii="Times New Roman" w:hAnsi="Times New Roman" w:cs="Times New Roman"/>
          <w:sz w:val="24"/>
          <w:szCs w:val="24"/>
        </w:rPr>
        <w:t xml:space="preserve">         (fl.1430)</w:t>
      </w:r>
    </w:p>
    <w:p w14:paraId="66789CE9" w14:textId="3C2883F7" w:rsidR="00D57CD6" w:rsidRDefault="00D57C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5B7517" w14:textId="44A7F5CE" w:rsidR="00D57CD6" w:rsidRDefault="00D57C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E1FA0" w14:textId="26BFF8F8" w:rsidR="00D57CD6" w:rsidRDefault="00D57CD6" w:rsidP="00D57C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Yorkshire.    (C.F.R. 1422-30 p.</w:t>
      </w:r>
      <w:r>
        <w:rPr>
          <w:rFonts w:ascii="Times New Roman" w:hAnsi="Times New Roman" w:cs="Times New Roman"/>
          <w:sz w:val="24"/>
          <w:szCs w:val="24"/>
        </w:rPr>
        <w:t>305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5D016BD" w14:textId="77777777" w:rsidR="00D57CD6" w:rsidRDefault="00D57CD6" w:rsidP="00D57C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533CB" w14:textId="77777777" w:rsidR="00D57CD6" w:rsidRDefault="00D57CD6" w:rsidP="00D57C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8DC2D0" w14:textId="01A0B224" w:rsidR="00D57CD6" w:rsidRPr="00D57CD6" w:rsidRDefault="00D57CD6" w:rsidP="00D57C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sectPr w:rsidR="00D57CD6" w:rsidRPr="00D57C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231F" w14:textId="77777777" w:rsidR="00D57CD6" w:rsidRDefault="00D57CD6" w:rsidP="009139A6">
      <w:r>
        <w:separator/>
      </w:r>
    </w:p>
  </w:endnote>
  <w:endnote w:type="continuationSeparator" w:id="0">
    <w:p w14:paraId="153F7C7E" w14:textId="77777777" w:rsidR="00D57CD6" w:rsidRDefault="00D57C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2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A8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E3C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B808" w14:textId="77777777" w:rsidR="00D57CD6" w:rsidRDefault="00D57CD6" w:rsidP="009139A6">
      <w:r>
        <w:separator/>
      </w:r>
    </w:p>
  </w:footnote>
  <w:footnote w:type="continuationSeparator" w:id="0">
    <w:p w14:paraId="2F593F0A" w14:textId="77777777" w:rsidR="00D57CD6" w:rsidRDefault="00D57C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BE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3D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98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7CD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3FD3E"/>
  <w15:chartTrackingRefBased/>
  <w15:docId w15:val="{5A3C87DA-EBFD-4F1E-A2FC-6B857890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2022-01-16T11:08:00Z</dcterms:created>
  <dcterms:modified xsi:type="dcterms:W3CDTF">2022-01-16T11:10:00Z</dcterms:modified>
</cp:coreProperties>
</file>